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2835"/>
        <w:gridCol w:w="2835"/>
      </w:tblGrid>
      <w:tr w:rsidR="006C26C1" w:rsidRPr="00E92C32" w:rsidTr="007E0233">
        <w:trPr>
          <w:jc w:val="right"/>
        </w:trPr>
        <w:tc>
          <w:tcPr>
            <w:tcW w:w="5670" w:type="dxa"/>
            <w:gridSpan w:val="2"/>
            <w:shd w:val="clear" w:color="auto" w:fill="auto"/>
            <w:noWrap/>
          </w:tcPr>
          <w:p w:rsidR="006C26C1" w:rsidRPr="00E92C32" w:rsidRDefault="006C26C1" w:rsidP="00E92C32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 w:rsidRPr="00E92C32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>УТВЕРЖДАЮ</w:t>
            </w:r>
          </w:p>
        </w:tc>
      </w:tr>
      <w:tr w:rsidR="006C26C1" w:rsidRPr="00E92C32" w:rsidTr="007E0233">
        <w:trPr>
          <w:jc w:val="right"/>
        </w:trPr>
        <w:tc>
          <w:tcPr>
            <w:tcW w:w="5670" w:type="dxa"/>
            <w:gridSpan w:val="2"/>
            <w:shd w:val="clear" w:color="auto" w:fill="auto"/>
            <w:noWrap/>
          </w:tcPr>
          <w:p w:rsidR="006C26C1" w:rsidRDefault="00D52123" w:rsidP="00E43EF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Заместитель Губернатора Тульской области</w:t>
            </w:r>
          </w:p>
          <w:p w:rsidR="00E43EF4" w:rsidRPr="00E92C32" w:rsidRDefault="00E43EF4" w:rsidP="00E43EF4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</w:p>
        </w:tc>
      </w:tr>
      <w:tr w:rsidR="006C26C1" w:rsidRPr="00E92C32" w:rsidTr="007E0233">
        <w:trPr>
          <w:trHeight w:val="1134"/>
          <w:jc w:val="right"/>
        </w:trPr>
        <w:tc>
          <w:tcPr>
            <w:tcW w:w="2835" w:type="dxa"/>
            <w:shd w:val="clear" w:color="auto" w:fill="auto"/>
            <w:noWrap/>
            <w:vAlign w:val="center"/>
          </w:tcPr>
          <w:p w:rsidR="006C26C1" w:rsidRPr="00E92C32" w:rsidRDefault="006C26C1" w:rsidP="00E92C32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bookmarkStart w:id="0" w:name="stamp_eds"/>
            <w:r w:rsidRPr="00E92C32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 xml:space="preserve"> </w:t>
            </w:r>
            <w:bookmarkEnd w:id="0"/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C26C1" w:rsidRPr="00E92C32" w:rsidRDefault="00D52123" w:rsidP="00E43EF4">
            <w:pPr>
              <w:jc w:val="right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С.Н. Егоров</w:t>
            </w:r>
          </w:p>
        </w:tc>
      </w:tr>
    </w:tbl>
    <w:p w:rsidR="007143EE" w:rsidRDefault="007143EE">
      <w:pPr>
        <w:jc w:val="both"/>
        <w:rPr>
          <w:rFonts w:ascii="PT Astra Serif" w:hAnsi="PT Astra Serif" w:cs="PT Astra Serif"/>
          <w:szCs w:val="28"/>
        </w:rPr>
      </w:pPr>
    </w:p>
    <w:p w:rsidR="00D52123" w:rsidRDefault="00D52123" w:rsidP="00D52123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ГРАФИК</w:t>
      </w:r>
    </w:p>
    <w:p w:rsidR="00D52123" w:rsidRDefault="00D52123" w:rsidP="00D52123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 xml:space="preserve"> приёма граждан в приёмной правительства Тульской области</w:t>
      </w:r>
    </w:p>
    <w:p w:rsidR="00D52123" w:rsidRDefault="00D52123" w:rsidP="00D52123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на октябрь 2020 года</w:t>
      </w:r>
    </w:p>
    <w:p w:rsidR="00D52123" w:rsidRDefault="00D52123" w:rsidP="00D52123">
      <w:pPr>
        <w:rPr>
          <w:rFonts w:ascii="PT Astra Serif" w:hAnsi="PT Astra Serif"/>
          <w:szCs w:val="20"/>
        </w:rPr>
      </w:pPr>
    </w:p>
    <w:p w:rsidR="00D52123" w:rsidRDefault="00D52123" w:rsidP="00D52123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Предварительная запись по тел.: 8 (4872) 30-62-75, на портале «Открытый регион 71», </w:t>
      </w:r>
    </w:p>
    <w:p w:rsidR="00D52123" w:rsidRDefault="00D52123" w:rsidP="00D52123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при личном обращении гражданина в приемную правительства Тульской области</w:t>
      </w:r>
    </w:p>
    <w:p w:rsidR="00D52123" w:rsidRDefault="00D52123" w:rsidP="00D52123">
      <w:pPr>
        <w:jc w:val="center"/>
        <w:rPr>
          <w:rFonts w:ascii="PT Astra Serif" w:hAnsi="PT Astra Serif"/>
          <w:b/>
        </w:rPr>
      </w:pPr>
    </w:p>
    <w:tbl>
      <w:tblPr>
        <w:tblW w:w="10631" w:type="dxa"/>
        <w:tblInd w:w="-28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2"/>
        <w:gridCol w:w="2834"/>
        <w:gridCol w:w="4677"/>
      </w:tblGrid>
      <w:tr w:rsidR="00C26803" w:rsidTr="00AD5CBE">
        <w:trPr>
          <w:tblHeader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5CBE" w:rsidRDefault="00C26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</w:p>
          <w:p w:rsidR="00C26803" w:rsidRDefault="00C26803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приёма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6803" w:rsidRDefault="00C26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</w:t>
            </w:r>
          </w:p>
          <w:p w:rsidR="00C26803" w:rsidRDefault="00C26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приема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6803" w:rsidRDefault="00C26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</w:t>
            </w:r>
          </w:p>
          <w:p w:rsidR="00C26803" w:rsidRDefault="00C26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имя, отчество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26803" w:rsidRDefault="00C268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</w:tr>
      <w:tr w:rsidR="00C26803" w:rsidTr="00AD5CBE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803" w:rsidRDefault="00C2680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803" w:rsidRDefault="00C2680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803" w:rsidRDefault="00C2680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803" w:rsidRDefault="00C26803">
            <w:pPr>
              <w:jc w:val="center"/>
              <w:rPr>
                <w:sz w:val="2"/>
                <w:szCs w:val="2"/>
              </w:rPr>
            </w:pPr>
          </w:p>
        </w:tc>
      </w:tr>
      <w:tr w:rsidR="00C26803" w:rsidRPr="00FE32DC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Pr="00FE32DC" w:rsidRDefault="00C26803" w:rsidP="00F9797E">
            <w:pPr>
              <w:spacing w:before="120" w:line="260" w:lineRule="exact"/>
              <w:rPr>
                <w:rFonts w:ascii="PT Astra Serif" w:hAnsi="PT Astra Serif"/>
              </w:rPr>
            </w:pPr>
            <w:bookmarkStart w:id="1" w:name="_GoBack"/>
            <w:r w:rsidRPr="00FE32DC">
              <w:rPr>
                <w:rFonts w:ascii="PT Astra Serif" w:hAnsi="PT Astra Serif"/>
              </w:rPr>
              <w:t>1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C26803" w:rsidRPr="00FE32DC" w:rsidRDefault="00C26803" w:rsidP="00F9797E">
            <w:pPr>
              <w:spacing w:before="120" w:line="260" w:lineRule="exact"/>
              <w:rPr>
                <w:rFonts w:ascii="PT Astra Serif" w:hAnsi="PT Astra Serif"/>
              </w:rPr>
            </w:pPr>
            <w:r w:rsidRPr="00FE32DC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Default="00F9797E" w:rsidP="002079A1">
            <w:pPr>
              <w:spacing w:before="120" w:line="260" w:lineRule="exac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Пчелина</w:t>
            </w:r>
          </w:p>
          <w:p w:rsidR="00F9797E" w:rsidRPr="00FE32DC" w:rsidRDefault="00F9797E" w:rsidP="00F9797E">
            <w:pPr>
              <w:spacing w:line="260" w:lineRule="exac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Елена Юрьевна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Default="00F9797E" w:rsidP="00F9797E">
            <w:pPr>
              <w:spacing w:before="120" w:line="260" w:lineRule="exac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заместитель </w:t>
            </w:r>
            <w:r w:rsidR="00C26803" w:rsidRPr="00FE32DC">
              <w:rPr>
                <w:rFonts w:ascii="PT Astra Serif" w:hAnsi="PT Astra Serif"/>
                <w:color w:val="000000"/>
              </w:rPr>
              <w:t>министр</w:t>
            </w:r>
            <w:r>
              <w:rPr>
                <w:rFonts w:ascii="PT Astra Serif" w:hAnsi="PT Astra Serif"/>
                <w:color w:val="000000"/>
              </w:rPr>
              <w:t>а</w:t>
            </w:r>
            <w:r w:rsidR="00C26803" w:rsidRPr="00FE32DC">
              <w:rPr>
                <w:rFonts w:ascii="PT Astra Serif" w:hAnsi="PT Astra Serif"/>
                <w:color w:val="000000"/>
              </w:rPr>
              <w:t xml:space="preserve"> образования Тульской области</w:t>
            </w:r>
          </w:p>
          <w:p w:rsidR="0026239E" w:rsidRPr="00FE32DC" w:rsidRDefault="0026239E" w:rsidP="00F9797E">
            <w:pPr>
              <w:spacing w:before="120" w:line="260" w:lineRule="exact"/>
              <w:rPr>
                <w:rFonts w:ascii="PT Astra Serif" w:hAnsi="PT Astra Serif"/>
                <w:color w:val="000000"/>
              </w:rPr>
            </w:pPr>
          </w:p>
        </w:tc>
      </w:tr>
      <w:bookmarkEnd w:id="1"/>
      <w:tr w:rsidR="00C26803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2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Осипова</w:t>
            </w:r>
          </w:p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Юлия Алексеевна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заместитель начальника инспекции - начальник контрольно-финансового отдела государственной жилищной инспекции Тульской области</w:t>
            </w:r>
          </w:p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C26803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6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Гремякова</w:t>
            </w:r>
          </w:p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Ольга Петровна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заместитель председателя правительства Тульской области</w:t>
            </w:r>
          </w:p>
          <w:p w:rsidR="00C26803" w:rsidRPr="0026239E" w:rsidRDefault="00C26803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FE32DC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8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Киреева</w:t>
            </w:r>
          </w:p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Светлана Михайловна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заместитель министра здравоохранения Тульской области</w:t>
            </w:r>
          </w:p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FE32DC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9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Панфилов</w:t>
            </w:r>
          </w:p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Юрий Юрьевич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министр природных ресурсов и экологии Тульской области</w:t>
            </w:r>
          </w:p>
          <w:p w:rsidR="00FE32DC" w:rsidRPr="0026239E" w:rsidRDefault="00FE32DC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26239E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14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Ивченко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Леонид Игоревич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начальник государственной жилищной инспекции Тульской области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26239E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15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Дючков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Олег Иванович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министр жилищно-коммунального хозяйства Тульской области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26239E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16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Дудник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Родион Борисович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министр транспорта и дорожного хозяйства Тульской области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26239E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21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Пантелеев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Михаил Юрьевич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министр имущественных и земельных отношений Тульской области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26239E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23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Эрк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Алексей Алоисович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министр здравоохранения Тульской области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</w:tr>
      <w:tr w:rsidR="0026239E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26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Лопухов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Константин Константинович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министр строительства Тульской области</w:t>
            </w:r>
          </w:p>
        </w:tc>
      </w:tr>
      <w:tr w:rsidR="0026239E" w:rsidRPr="0026239E" w:rsidTr="00AD5CBE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29 октября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Филиппов</w:t>
            </w:r>
          </w:p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Андрей Владимирович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239E" w:rsidRPr="0026239E" w:rsidRDefault="0026239E" w:rsidP="00F9797E">
            <w:pPr>
              <w:spacing w:line="260" w:lineRule="exact"/>
              <w:rPr>
                <w:rFonts w:ascii="PT Astra Serif" w:hAnsi="PT Astra Serif"/>
              </w:rPr>
            </w:pPr>
            <w:r w:rsidRPr="0026239E">
              <w:rPr>
                <w:rFonts w:ascii="PT Astra Serif" w:hAnsi="PT Astra Serif"/>
              </w:rPr>
              <w:t>министр труда и социальной защиты Тульской области</w:t>
            </w:r>
          </w:p>
        </w:tc>
      </w:tr>
    </w:tbl>
    <w:p w:rsidR="005F6D36" w:rsidRDefault="005F6D36" w:rsidP="00C26803">
      <w:pPr>
        <w:jc w:val="both"/>
        <w:rPr>
          <w:rFonts w:ascii="PT Astra Serif" w:hAnsi="PT Astra Serif" w:cs="PT Astra Serif"/>
          <w:szCs w:val="28"/>
        </w:rPr>
      </w:pPr>
    </w:p>
    <w:sectPr w:rsidR="005F6D36" w:rsidSect="0026239E">
      <w:pgSz w:w="11906" w:h="16838"/>
      <w:pgMar w:top="567" w:right="707" w:bottom="426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9F9" w:rsidRDefault="00C729F9">
      <w:r>
        <w:separator/>
      </w:r>
    </w:p>
  </w:endnote>
  <w:endnote w:type="continuationSeparator" w:id="0">
    <w:p w:rsidR="00C729F9" w:rsidRDefault="00C7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9F9" w:rsidRDefault="00C729F9">
      <w:r>
        <w:separator/>
      </w:r>
    </w:p>
  </w:footnote>
  <w:footnote w:type="continuationSeparator" w:id="0">
    <w:p w:rsidR="00C729F9" w:rsidRDefault="00C72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762"/>
    <w:rsid w:val="00097D31"/>
    <w:rsid w:val="000E6231"/>
    <w:rsid w:val="00137EBF"/>
    <w:rsid w:val="001A5FBD"/>
    <w:rsid w:val="001C7CE2"/>
    <w:rsid w:val="001E53E5"/>
    <w:rsid w:val="002013D6"/>
    <w:rsid w:val="002079A1"/>
    <w:rsid w:val="0021412F"/>
    <w:rsid w:val="00260B37"/>
    <w:rsid w:val="0026239E"/>
    <w:rsid w:val="002B4FD2"/>
    <w:rsid w:val="00322635"/>
    <w:rsid w:val="003247E4"/>
    <w:rsid w:val="0048387B"/>
    <w:rsid w:val="005B2800"/>
    <w:rsid w:val="005B3753"/>
    <w:rsid w:val="005C6B9A"/>
    <w:rsid w:val="005F6D36"/>
    <w:rsid w:val="006C26C1"/>
    <w:rsid w:val="006F2075"/>
    <w:rsid w:val="007143EE"/>
    <w:rsid w:val="00735804"/>
    <w:rsid w:val="00792426"/>
    <w:rsid w:val="00796661"/>
    <w:rsid w:val="007E0233"/>
    <w:rsid w:val="00886A38"/>
    <w:rsid w:val="008D0BBC"/>
    <w:rsid w:val="008D3762"/>
    <w:rsid w:val="009A7968"/>
    <w:rsid w:val="00A24EB9"/>
    <w:rsid w:val="00AD5CBE"/>
    <w:rsid w:val="00B0593F"/>
    <w:rsid w:val="00BF794B"/>
    <w:rsid w:val="00C26803"/>
    <w:rsid w:val="00C729F9"/>
    <w:rsid w:val="00D52123"/>
    <w:rsid w:val="00D763B2"/>
    <w:rsid w:val="00E11B07"/>
    <w:rsid w:val="00E43EF4"/>
    <w:rsid w:val="00E92C32"/>
    <w:rsid w:val="00F737E5"/>
    <w:rsid w:val="00F9797E"/>
    <w:rsid w:val="00FB59FB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D94DFF14-23EF-46C0-BADC-D5E44C5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9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E005A-BA7B-4B17-8A61-5B2CC3CC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16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Ивлева Жанна Викторовна</cp:lastModifiedBy>
  <cp:revision>9</cp:revision>
  <cp:lastPrinted>1995-11-21T14:41:00Z</cp:lastPrinted>
  <dcterms:created xsi:type="dcterms:W3CDTF">2020-09-23T09:24:00Z</dcterms:created>
  <dcterms:modified xsi:type="dcterms:W3CDTF">2020-09-24T15:54:00Z</dcterms:modified>
</cp:coreProperties>
</file>